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E46" w:rsidRDefault="00211E46" w:rsidP="00211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WAREN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211E46" w:rsidRDefault="00211E46" w:rsidP="00211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Oakham, Rutland. Franklin.</w:t>
      </w:r>
    </w:p>
    <w:p w:rsidR="00211E46" w:rsidRDefault="00211E46" w:rsidP="00211E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E46" w:rsidRDefault="00211E46" w:rsidP="00211E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E46" w:rsidRDefault="00211E46" w:rsidP="00211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</w:t>
      </w:r>
    </w:p>
    <w:p w:rsidR="00211E46" w:rsidRPr="00211E46" w:rsidRDefault="00211E46" w:rsidP="00211E4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)</w:t>
      </w:r>
    </w:p>
    <w:p w:rsidR="00211E46" w:rsidRDefault="00211E46" w:rsidP="00211E46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11E46" w:rsidRDefault="00211E46" w:rsidP="00211E46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11E46" w:rsidRPr="00211E46" w:rsidRDefault="00211E46" w:rsidP="00211E4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As executors of John </w:t>
      </w:r>
      <w:proofErr w:type="spellStart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Saltby</w:t>
      </w:r>
      <w:proofErr w:type="spellEnd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Grantham, they, John </w:t>
      </w:r>
      <w:proofErr w:type="spellStart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Haryngton</w:t>
      </w:r>
      <w:proofErr w:type="spellEnd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</w:t>
      </w:r>
    </w:p>
    <w:p w:rsidR="00211E46" w:rsidRPr="00211E46" w:rsidRDefault="00211E46" w:rsidP="00211E4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Grantham(q.v.), John Selby, senior, of </w:t>
      </w:r>
      <w:proofErr w:type="spellStart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Kingeby</w:t>
      </w:r>
      <w:proofErr w:type="spellEnd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John </w:t>
      </w:r>
      <w:proofErr w:type="spellStart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Lyndesey</w:t>
      </w:r>
      <w:proofErr w:type="spellEnd"/>
    </w:p>
    <w:p w:rsidR="00211E46" w:rsidRPr="00211E46" w:rsidRDefault="00211E46" w:rsidP="00211E4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of Glanford Brigg(q.v.), John </w:t>
      </w:r>
      <w:proofErr w:type="spellStart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Mundson</w:t>
      </w:r>
      <w:proofErr w:type="spellEnd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East </w:t>
      </w:r>
      <w:proofErr w:type="spellStart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Rasen</w:t>
      </w:r>
      <w:proofErr w:type="spellEnd"/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Lincolnshire(q.v.),</w:t>
      </w:r>
    </w:p>
    <w:p w:rsidR="00211E46" w:rsidRPr="00211E46" w:rsidRDefault="00211E46" w:rsidP="00211E4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brought a plaint of debt against them.  (ibid.)</w:t>
      </w:r>
    </w:p>
    <w:p w:rsidR="00211E46" w:rsidRPr="00211E46" w:rsidRDefault="00211E46" w:rsidP="00211E4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11E46" w:rsidRPr="00211E46" w:rsidRDefault="00211E46" w:rsidP="00211E4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B2F86" w:rsidRPr="00E71FC3" w:rsidRDefault="00211E46" w:rsidP="00211E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1E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22 January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E46" w:rsidRDefault="00211E46" w:rsidP="00E71FC3">
      <w:pPr>
        <w:spacing w:after="0" w:line="240" w:lineRule="auto"/>
      </w:pPr>
      <w:r>
        <w:separator/>
      </w:r>
    </w:p>
  </w:endnote>
  <w:endnote w:type="continuationSeparator" w:id="0">
    <w:p w:rsidR="00211E46" w:rsidRDefault="00211E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E46" w:rsidRDefault="00211E46" w:rsidP="00E71FC3">
      <w:pPr>
        <w:spacing w:after="0" w:line="240" w:lineRule="auto"/>
      </w:pPr>
      <w:r>
        <w:separator/>
      </w:r>
    </w:p>
  </w:footnote>
  <w:footnote w:type="continuationSeparator" w:id="0">
    <w:p w:rsidR="00211E46" w:rsidRDefault="00211E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46"/>
    <w:rsid w:val="00211E4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076D1"/>
  <w15:chartTrackingRefBased/>
  <w15:docId w15:val="{3AC64A0F-070E-4357-A4CA-95CBE49F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11E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2016-03-29T19:51:00Z</dcterms:created>
  <dcterms:modified xsi:type="dcterms:W3CDTF">2016-03-29T19:53:00Z</dcterms:modified>
</cp:coreProperties>
</file>